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EB602" w14:textId="77777777" w:rsidR="007D5AA4" w:rsidRDefault="007D5AA4" w:rsidP="007D5A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KYRRE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57B9307C" w14:textId="77777777" w:rsidR="007D5AA4" w:rsidRDefault="007D5AA4" w:rsidP="007D5A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Ipswich, Suffolk. Yeoman.</w:t>
      </w:r>
    </w:p>
    <w:p w14:paraId="7685E301" w14:textId="77777777" w:rsidR="007D5AA4" w:rsidRDefault="007D5AA4" w:rsidP="007D5A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629507" w14:textId="77777777" w:rsidR="007D5AA4" w:rsidRDefault="007D5AA4" w:rsidP="007D5A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FBE42B" w14:textId="77777777" w:rsidR="007D5AA4" w:rsidRDefault="007D5AA4" w:rsidP="007D5A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>Thomas Langton(q.v.) brought a plaint of trespass against him and 6 others.</w:t>
      </w:r>
    </w:p>
    <w:p w14:paraId="4B6D090E" w14:textId="77777777" w:rsidR="007D5AA4" w:rsidRDefault="007D5AA4" w:rsidP="007D5A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F390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https://waalt.uh.edu/index.php/CP40/788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1014A35" w14:textId="77777777" w:rsidR="007D5AA4" w:rsidRDefault="007D5AA4" w:rsidP="007D5A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88B137" w14:textId="77777777" w:rsidR="007D5AA4" w:rsidRDefault="007D5AA4" w:rsidP="007D5A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035C47" w14:textId="77777777" w:rsidR="007D5AA4" w:rsidRDefault="007D5AA4" w:rsidP="007D5A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September 2022</w:t>
      </w:r>
    </w:p>
    <w:p w14:paraId="64597061" w14:textId="415476B4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1606E" w14:textId="77777777" w:rsidR="007D5AA4" w:rsidRDefault="007D5AA4" w:rsidP="009139A6">
      <w:r>
        <w:separator/>
      </w:r>
    </w:p>
  </w:endnote>
  <w:endnote w:type="continuationSeparator" w:id="0">
    <w:p w14:paraId="3856FE24" w14:textId="77777777" w:rsidR="007D5AA4" w:rsidRDefault="007D5A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F80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45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4AF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91F24" w14:textId="77777777" w:rsidR="007D5AA4" w:rsidRDefault="007D5AA4" w:rsidP="009139A6">
      <w:r>
        <w:separator/>
      </w:r>
    </w:p>
  </w:footnote>
  <w:footnote w:type="continuationSeparator" w:id="0">
    <w:p w14:paraId="25EEE3FA" w14:textId="77777777" w:rsidR="007D5AA4" w:rsidRDefault="007D5A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F93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6CB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0F8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AA4"/>
    <w:rsid w:val="000666E0"/>
    <w:rsid w:val="002510B7"/>
    <w:rsid w:val="005C130B"/>
    <w:rsid w:val="007D5AA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45E88"/>
  <w15:chartTrackingRefBased/>
  <w15:docId w15:val="{E153C045-BC46-4093-9C89-32305BCC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D5A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2022-09-05T20:27:00Z</dcterms:created>
  <dcterms:modified xsi:type="dcterms:W3CDTF">2022-09-05T20:28:00Z</dcterms:modified>
</cp:coreProperties>
</file>